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57FDA58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3EA104A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4AF3F65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E85EB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86C9A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ABFF96A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3D8707" w14:textId="5252679B" w:rsidR="00347F9A" w:rsidRPr="00F45CAD" w:rsidRDefault="002E2061" w:rsidP="002E2061">
            <w:pPr>
              <w:jc w:val="center"/>
            </w:pPr>
            <w:r w:rsidRPr="002E2061">
              <w:t>137-26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1C5DA" w14:textId="232D2203" w:rsidR="00347F9A" w:rsidRPr="00F45CAD" w:rsidRDefault="002E2061" w:rsidP="005D6B6A">
            <w:r w:rsidRPr="002E2061">
              <w:t>Fremdwassersanierung Hauptsammler Werl-Ost</w:t>
            </w:r>
          </w:p>
        </w:tc>
      </w:tr>
      <w:tr w:rsidR="00347F9A" w:rsidRPr="00F45CAD" w14:paraId="36B0046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D01A57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8F7CB5" w14:textId="77777777" w:rsidR="00347F9A" w:rsidRPr="00F45CAD" w:rsidRDefault="00347F9A" w:rsidP="002D4CA7"/>
        </w:tc>
      </w:tr>
      <w:tr w:rsidR="00682D2C" w:rsidRPr="00F45CAD" w14:paraId="737F1452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A56BF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2B8AF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5E3DF19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B91E3" w14:textId="34950131" w:rsidR="00347F9A" w:rsidRPr="00F45CAD" w:rsidRDefault="00A809E8" w:rsidP="003A18B8">
            <w:r>
              <w:t xml:space="preserve">10 70 / </w:t>
            </w:r>
            <w:r w:rsidR="002E2061" w:rsidRPr="002E2061">
              <w:t>137-26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58944C" w14:textId="4881F471" w:rsidR="00347F9A" w:rsidRPr="00F45CAD" w:rsidRDefault="002E2061" w:rsidP="00175149">
            <w:r w:rsidRPr="002E2061">
              <w:t>Kanalsanierung</w:t>
            </w:r>
          </w:p>
        </w:tc>
      </w:tr>
      <w:tr w:rsidR="00682D2C" w:rsidRPr="00F45CAD" w14:paraId="1D12E659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6905DF" w14:textId="77777777" w:rsidR="00682D2C" w:rsidRPr="00F45CAD" w:rsidRDefault="00682D2C" w:rsidP="002D4CA7"/>
        </w:tc>
      </w:tr>
    </w:tbl>
    <w:p w14:paraId="791BAFDB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636685C" w14:textId="77777777" w:rsidR="00682D2C" w:rsidRDefault="00682D2C" w:rsidP="00682D2C"/>
    <w:p w14:paraId="604E5861" w14:textId="77777777" w:rsidR="00347F9A" w:rsidRPr="00F45CAD" w:rsidRDefault="00347F9A" w:rsidP="00682D2C"/>
    <w:p w14:paraId="38A15B9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89BB8D0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2143FF0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4003CADE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90DD46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29A999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4ADD24A4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C8A6E4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5B58C8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70DC34A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274267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20D37B2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442F38EE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392B6A1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19109BB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455F4C9B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2A7CED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B5DEE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0E35EA0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6A0001C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40AB62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9FA6921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C088AB4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3312C4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07D892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B0438E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64B844B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EBDF47B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858EB66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0776976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A1EFBB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1ABD72D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86AB390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D4DCC8E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1015BF05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074B10F6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1CAD1DBC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385A66FA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7F2D48B4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2D40F261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D672AD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EFA315C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F44807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2007027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5DB60BB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C1ADA9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E779F63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2F9F4224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0BB91CD3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793718A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4FBB2124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742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DB6D82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9038A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9DA0D4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D3C0F8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42C3A09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4F22D70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58F352EB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09C0F058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49D113D2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4C759BD0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C60CD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DE73DF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B42015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3ACFD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144EFA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CA9E2FB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4B2E93F0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56E7524D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034D48B7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46EB47CE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250F6155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EE307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0C5E34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ACEE6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F43274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E45E524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A7491EF" w14:textId="77777777" w:rsidR="001A3008" w:rsidRPr="00F45CAD" w:rsidRDefault="001A3008" w:rsidP="00FF013E">
            <w:pPr>
              <w:jc w:val="center"/>
            </w:pPr>
          </w:p>
        </w:tc>
      </w:tr>
    </w:tbl>
    <w:p w14:paraId="5A15B5BF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48E59" w14:textId="77777777" w:rsidR="007B55F8" w:rsidRDefault="007B55F8">
      <w:r>
        <w:separator/>
      </w:r>
    </w:p>
    <w:p w14:paraId="0805D323" w14:textId="77777777" w:rsidR="007B55F8" w:rsidRDefault="007B55F8"/>
    <w:p w14:paraId="6281A148" w14:textId="77777777" w:rsidR="007B55F8" w:rsidRDefault="007B55F8"/>
  </w:endnote>
  <w:endnote w:type="continuationSeparator" w:id="0">
    <w:p w14:paraId="21F2AD8A" w14:textId="77777777" w:rsidR="007B55F8" w:rsidRDefault="007B55F8">
      <w:r>
        <w:continuationSeparator/>
      </w:r>
    </w:p>
    <w:p w14:paraId="75F85774" w14:textId="77777777" w:rsidR="007B55F8" w:rsidRDefault="007B55F8"/>
    <w:p w14:paraId="533FF28D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53F097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71C2CE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C4B29FC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92A1D56" wp14:editId="2FB42E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A967786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9741463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E5AB221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3F40" w14:textId="77777777" w:rsidR="007B55F8" w:rsidRDefault="007B55F8">
      <w:r>
        <w:separator/>
      </w:r>
    </w:p>
    <w:p w14:paraId="6E892C13" w14:textId="77777777" w:rsidR="007B55F8" w:rsidRDefault="007B55F8"/>
    <w:p w14:paraId="1F6CCD17" w14:textId="77777777" w:rsidR="007B55F8" w:rsidRDefault="007B55F8"/>
  </w:footnote>
  <w:footnote w:type="continuationSeparator" w:id="0">
    <w:p w14:paraId="4A538BC6" w14:textId="77777777" w:rsidR="007B55F8" w:rsidRDefault="007B55F8">
      <w:r>
        <w:continuationSeparator/>
      </w:r>
    </w:p>
    <w:p w14:paraId="0225F770" w14:textId="77777777" w:rsidR="007B55F8" w:rsidRDefault="007B55F8"/>
    <w:p w14:paraId="05922243" w14:textId="77777777" w:rsidR="007B55F8" w:rsidRDefault="007B55F8"/>
  </w:footnote>
  <w:footnote w:id="1">
    <w:p w14:paraId="2E622E4C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796F507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BE96" w14:textId="77777777" w:rsidR="00E718D1" w:rsidRDefault="00E718D1"/>
  <w:p w14:paraId="773B3B0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5451" w14:textId="77777777" w:rsidR="00E718D1" w:rsidRDefault="00E718D1">
    <w:pPr>
      <w:pStyle w:val="Kopfzeile"/>
    </w:pPr>
    <w:r>
      <w:t>234</w:t>
    </w:r>
  </w:p>
  <w:p w14:paraId="165C7282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11CEE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061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3CB3"/>
    <w:rsid w:val="005333C9"/>
    <w:rsid w:val="00533C00"/>
    <w:rsid w:val="00541AFF"/>
    <w:rsid w:val="005505BF"/>
    <w:rsid w:val="00552B78"/>
    <w:rsid w:val="005575B0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7BE0"/>
    <w:rsid w:val="00961FA8"/>
    <w:rsid w:val="00962412"/>
    <w:rsid w:val="0097166A"/>
    <w:rsid w:val="009769C9"/>
    <w:rsid w:val="009A3215"/>
    <w:rsid w:val="009A33B4"/>
    <w:rsid w:val="009C14BE"/>
    <w:rsid w:val="009C3AB8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B4B05"/>
    <w:rsid w:val="00AC56D5"/>
    <w:rsid w:val="00AC7F2D"/>
    <w:rsid w:val="00AD584D"/>
    <w:rsid w:val="00AE1243"/>
    <w:rsid w:val="00AE4AF0"/>
    <w:rsid w:val="00AF0DE2"/>
    <w:rsid w:val="00B003C3"/>
    <w:rsid w:val="00B14EF0"/>
    <w:rsid w:val="00B23C01"/>
    <w:rsid w:val="00B36389"/>
    <w:rsid w:val="00B40909"/>
    <w:rsid w:val="00B434E5"/>
    <w:rsid w:val="00B55AC6"/>
    <w:rsid w:val="00B6067B"/>
    <w:rsid w:val="00B61D2B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41572"/>
    <w:rsid w:val="00E578EB"/>
    <w:rsid w:val="00E6087B"/>
    <w:rsid w:val="00E718D1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3B5D691B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109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Puhle, Nils</cp:lastModifiedBy>
  <cp:revision>32</cp:revision>
  <cp:lastPrinted>2020-03-24T09:16:00Z</cp:lastPrinted>
  <dcterms:created xsi:type="dcterms:W3CDTF">2021-07-05T10:30:00Z</dcterms:created>
  <dcterms:modified xsi:type="dcterms:W3CDTF">2026-07-02T13:07:00Z</dcterms:modified>
</cp:coreProperties>
</file>